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Goole and Pocklington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Goole and Pocklington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Goole and Pocklington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Goole and Pocklington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Goole and Pocklington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Goole and Pocklington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Goole and Pocklington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Goole and Pocklington is estimated to be </w:t>
      </w:r>
      <w:r w:rsidRPr="00773DF7">
        <w:rPr>
          <w:rFonts w:ascii="Libre Franklin Light" w:eastAsia="Times New Roman" w:hAnsi="Libre Franklin Light" w:cs="Calibri Light"/>
          <w:b/>
          <w:bCs/>
          <w:color w:val="C45911" w:themeColor="accent2" w:themeShade="BF"/>
        </w:rPr>
        <w:t xml:space="preserve">£1,025,366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Goole and Pocklington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Goole and Pocklington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Goole and Pocklington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Goole and Pocklington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ole and Pock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Goole and Pocklington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ole and Pock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Goole and Pocklington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Goole and Pocklington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ole and Pock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Goole and Pocklington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Goole and Pocklington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Goole and Pocklington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Goole and Pocklington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Goole and Pocklington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Goole and Pocklington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£1,025,366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Goole and Pocklington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£345,397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£24,743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£618,807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£1,025,366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Goole and Pocklington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Goole and Pocklington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Goole and Pocklington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Goole and Pocklington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Goole and Pocklington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Goole and Pocklington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Goole and Pocklington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Goole and Pocklington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Goole and Pocklington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Goole and Pocklington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Goole and Pocklington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Goole and Pocklington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2CCCC2C-927E-4FE9-846B-60A8F4059E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